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bookmarkStart w:id="0" w:name="_GoBack"/>
      <w:r w:rsidR="00FC1350">
        <w:rPr>
          <w:rFonts w:ascii="Arial" w:hAnsi="Arial"/>
          <w:b/>
          <w:sz w:val="20"/>
          <w:szCs w:val="20"/>
        </w:rPr>
        <w:t>UTILIDAD PROPUESTA POR EL LICITANTE</w:t>
      </w:r>
      <w:bookmarkEnd w:id="0"/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C715B7" w:rsidRPr="00BD5781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Hago referencia, a la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3A609D">
        <w:rPr>
          <w:rFonts w:ascii="Arial" w:hAnsi="Arial" w:cs="Arial"/>
          <w:color w:val="000000"/>
          <w:sz w:val="20"/>
          <w:szCs w:val="20"/>
        </w:rPr>
        <w:t xml:space="preserve"> No.</w:t>
      </w:r>
      <w:r w:rsidR="005F45A3">
        <w:rPr>
          <w:rFonts w:ascii="Arial" w:hAnsi="Arial" w:cs="Arial"/>
          <w:color w:val="000000"/>
          <w:sz w:val="20"/>
          <w:szCs w:val="20"/>
        </w:rPr>
        <w:t xml:space="preserve">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relativa a </w:t>
      </w:r>
      <w:r w:rsidR="00E0140F">
        <w:rPr>
          <w:rFonts w:ascii="Arial" w:hAnsi="Arial"/>
          <w:b/>
          <w:sz w:val="20"/>
          <w:szCs w:val="20"/>
        </w:rPr>
        <w:t xml:space="preserve">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___(9</w:t>
      </w:r>
      <w:r w:rsidR="00E0140F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__(12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__(13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__(14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___(15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667" w:rsidRDefault="008B6667" w:rsidP="00C715B7">
      <w:r>
        <w:separator/>
      </w:r>
    </w:p>
  </w:endnote>
  <w:endnote w:type="continuationSeparator" w:id="0">
    <w:p w:rsidR="008B6667" w:rsidRDefault="008B6667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667" w:rsidRDefault="008B6667" w:rsidP="00C715B7">
      <w:r>
        <w:separator/>
      </w:r>
    </w:p>
  </w:footnote>
  <w:footnote w:type="continuationSeparator" w:id="0">
    <w:p w:rsidR="008B6667" w:rsidRDefault="008B6667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964786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-396240</wp:posOffset>
              </wp:positionH>
              <wp:positionV relativeFrom="paragraph">
                <wp:posOffset>197485</wp:posOffset>
              </wp:positionV>
              <wp:extent cx="1573530" cy="676275"/>
              <wp:effectExtent l="0" t="0" r="26670" b="2857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3530" cy="67627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5B7" w:rsidRPr="00C715B7" w:rsidRDefault="00C715B7" w:rsidP="00C715B7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lang w:val="es-MX"/>
                            </w:rPr>
                          </w:pPr>
                          <w:r w:rsidRPr="00C715B7">
                            <w:rPr>
                              <w:rFonts w:ascii="Arial" w:hAnsi="Arial" w:cs="Arial"/>
                              <w:sz w:val="20"/>
                              <w:lang w:val="es-MX"/>
                            </w:rPr>
                            <w:t>PAPEL MEMBRETADO DE</w:t>
                          </w:r>
                          <w:r w:rsidR="003A2865">
                            <w:rPr>
                              <w:rFonts w:ascii="Arial" w:hAnsi="Arial" w:cs="Arial"/>
                              <w:sz w:val="20"/>
                              <w:lang w:val="es-MX"/>
                            </w:rPr>
                            <w:t>L LICITANTE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1" o:spid="_x0000_s1026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    <v:textbox>
                <w:txbxContent>
                  <w:p w:rsidR="00C715B7" w:rsidRPr="00C715B7" w:rsidRDefault="00C715B7" w:rsidP="00C715B7">
                    <w:pPr>
                      <w:jc w:val="center"/>
                      <w:rPr>
                        <w:rFonts w:ascii="Arial" w:hAnsi="Arial" w:cs="Arial"/>
                        <w:sz w:val="20"/>
                        <w:lang w:val="es-MX"/>
                      </w:rPr>
                    </w:pPr>
                    <w:r w:rsidRPr="00C715B7">
                      <w:rPr>
                        <w:rFonts w:ascii="Arial" w:hAnsi="Arial" w:cs="Arial"/>
                        <w:sz w:val="20"/>
                        <w:lang w:val="es-MX"/>
                      </w:rPr>
                      <w:t>PAPEL MEMBRETADO DE</w:t>
                    </w:r>
                    <w:r w:rsidR="003A2865">
                      <w:rPr>
                        <w:rFonts w:ascii="Arial" w:hAnsi="Arial" w:cs="Arial"/>
                        <w:sz w:val="20"/>
                        <w:lang w:val="es-MX"/>
                      </w:rPr>
                      <w:t>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2E5"/>
    <w:rsid w:val="0019456D"/>
    <w:rsid w:val="003A2865"/>
    <w:rsid w:val="003A609D"/>
    <w:rsid w:val="004261B7"/>
    <w:rsid w:val="004B4F42"/>
    <w:rsid w:val="00512853"/>
    <w:rsid w:val="005541E4"/>
    <w:rsid w:val="005D2016"/>
    <w:rsid w:val="005F45A3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9137A6"/>
    <w:rsid w:val="00964786"/>
    <w:rsid w:val="009833F4"/>
    <w:rsid w:val="0099034A"/>
    <w:rsid w:val="009C12A0"/>
    <w:rsid w:val="00BD5781"/>
    <w:rsid w:val="00C715B7"/>
    <w:rsid w:val="00CD6E7A"/>
    <w:rsid w:val="00DD761B"/>
    <w:rsid w:val="00E0140F"/>
    <w:rsid w:val="00E142F0"/>
    <w:rsid w:val="00F22CD5"/>
    <w:rsid w:val="00F312E5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N+E</cp:lastModifiedBy>
  <cp:revision>2</cp:revision>
  <cp:lastPrinted>2013-01-05T07:28:00Z</cp:lastPrinted>
  <dcterms:created xsi:type="dcterms:W3CDTF">2014-01-31T20:30:00Z</dcterms:created>
  <dcterms:modified xsi:type="dcterms:W3CDTF">2014-01-31T20:30:00Z</dcterms:modified>
</cp:coreProperties>
</file>